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567" w:rsidRDefault="00177567" w:rsidP="005B37D1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[</w:t>
      </w:r>
      <w:r>
        <w:rPr>
          <w:rFonts w:hint="eastAsia"/>
          <w:b/>
          <w:sz w:val="36"/>
          <w:szCs w:val="36"/>
        </w:rPr>
        <w:t>마이더스</w:t>
      </w:r>
      <w:r>
        <w:rPr>
          <w:b/>
          <w:sz w:val="36"/>
          <w:szCs w:val="36"/>
        </w:rPr>
        <w:t xml:space="preserve"> </w:t>
      </w:r>
      <w:r>
        <w:rPr>
          <w:rFonts w:hint="eastAsia"/>
          <w:b/>
          <w:sz w:val="36"/>
          <w:szCs w:val="36"/>
        </w:rPr>
        <w:t>종영</w:t>
      </w:r>
      <w:r>
        <w:rPr>
          <w:b/>
          <w:sz w:val="36"/>
          <w:szCs w:val="36"/>
        </w:rPr>
        <w:t xml:space="preserve">] </w:t>
      </w:r>
      <w:smartTag w:uri="urn:schemas-microsoft-com:office:smarttags" w:element="PersonName">
        <w:r>
          <w:rPr>
            <w:rFonts w:hint="eastAsia"/>
            <w:b/>
            <w:sz w:val="36"/>
            <w:szCs w:val="36"/>
          </w:rPr>
          <w:t>이민정</w:t>
        </w:r>
      </w:smartTag>
      <w:r>
        <w:rPr>
          <w:b/>
          <w:sz w:val="36"/>
          <w:szCs w:val="36"/>
        </w:rPr>
        <w:t xml:space="preserve"> </w:t>
      </w:r>
      <w:r>
        <w:rPr>
          <w:rFonts w:hint="eastAsia"/>
          <w:b/>
          <w:sz w:val="36"/>
          <w:szCs w:val="36"/>
        </w:rPr>
        <w:t>패션의</w:t>
      </w:r>
      <w:r>
        <w:rPr>
          <w:b/>
          <w:sz w:val="36"/>
          <w:szCs w:val="36"/>
        </w:rPr>
        <w:t xml:space="preserve"> ‘</w:t>
      </w:r>
      <w:r>
        <w:rPr>
          <w:rFonts w:hint="eastAsia"/>
          <w:b/>
          <w:sz w:val="36"/>
          <w:szCs w:val="36"/>
        </w:rPr>
        <w:t>재발견</w:t>
      </w:r>
      <w:r>
        <w:rPr>
          <w:b/>
          <w:sz w:val="36"/>
          <w:szCs w:val="36"/>
        </w:rPr>
        <w:t xml:space="preserve">’  </w:t>
      </w:r>
    </w:p>
    <w:p w:rsidR="00177567" w:rsidRPr="007E7471" w:rsidRDefault="00177567" w:rsidP="005B37D1">
      <w:pPr>
        <w:jc w:val="center"/>
        <w:rPr>
          <w:b/>
          <w:sz w:val="28"/>
          <w:szCs w:val="28"/>
        </w:rPr>
      </w:pPr>
      <w:smartTag w:uri="urn:schemas-microsoft-com:office:smarttags" w:element="PersonName">
        <w:r w:rsidRPr="007E7471">
          <w:rPr>
            <w:rFonts w:hint="eastAsia"/>
            <w:b/>
            <w:sz w:val="28"/>
            <w:szCs w:val="28"/>
          </w:rPr>
          <w:t>이민정</w:t>
        </w:r>
      </w:smartTag>
      <w:r w:rsidRPr="007E7471">
        <w:rPr>
          <w:rFonts w:hint="eastAsia"/>
          <w:b/>
          <w:sz w:val="28"/>
          <w:szCs w:val="28"/>
        </w:rPr>
        <w:t>이</w:t>
      </w:r>
      <w:r w:rsidRPr="007E7471">
        <w:rPr>
          <w:b/>
          <w:sz w:val="28"/>
          <w:szCs w:val="28"/>
        </w:rPr>
        <w:t xml:space="preserve"> </w:t>
      </w:r>
      <w:r w:rsidRPr="007E7471">
        <w:rPr>
          <w:rFonts w:hint="eastAsia"/>
          <w:b/>
          <w:sz w:val="28"/>
          <w:szCs w:val="28"/>
        </w:rPr>
        <w:t>남긴</w:t>
      </w:r>
      <w:r w:rsidRPr="007E7471">
        <w:rPr>
          <w:b/>
          <w:sz w:val="28"/>
          <w:szCs w:val="28"/>
        </w:rPr>
        <w:t xml:space="preserve"> ‘</w:t>
      </w:r>
      <w:r w:rsidRPr="007E7471">
        <w:rPr>
          <w:rFonts w:hint="eastAsia"/>
          <w:b/>
          <w:sz w:val="28"/>
          <w:szCs w:val="28"/>
        </w:rPr>
        <w:t>클래식</w:t>
      </w:r>
      <w:r w:rsidRPr="007E7471">
        <w:rPr>
          <w:b/>
          <w:sz w:val="28"/>
          <w:szCs w:val="28"/>
        </w:rPr>
        <w:t xml:space="preserve"> </w:t>
      </w:r>
      <w:r w:rsidRPr="007E7471">
        <w:rPr>
          <w:rFonts w:hint="eastAsia"/>
          <w:b/>
          <w:sz w:val="28"/>
          <w:szCs w:val="28"/>
        </w:rPr>
        <w:t>룩</w:t>
      </w:r>
      <w:r w:rsidRPr="007E7471">
        <w:rPr>
          <w:b/>
          <w:sz w:val="28"/>
          <w:szCs w:val="28"/>
        </w:rPr>
        <w:t xml:space="preserve">’ </w:t>
      </w:r>
      <w:r w:rsidRPr="007E7471">
        <w:rPr>
          <w:rFonts w:hint="eastAsia"/>
          <w:b/>
          <w:sz w:val="28"/>
          <w:szCs w:val="28"/>
        </w:rPr>
        <w:t>분석</w:t>
      </w:r>
    </w:p>
    <w:p w:rsidR="00177567" w:rsidRPr="00406F92" w:rsidRDefault="00177567" w:rsidP="005B37D1">
      <w:pPr>
        <w:jc w:val="left"/>
        <w:rPr>
          <w:szCs w:val="20"/>
        </w:rPr>
      </w:pPr>
    </w:p>
    <w:p w:rsidR="00177567" w:rsidRDefault="00177567" w:rsidP="005B37D1">
      <w:pPr>
        <w:jc w:val="left"/>
        <w:rPr>
          <w:szCs w:val="20"/>
        </w:rPr>
      </w:pPr>
      <w:r>
        <w:rPr>
          <w:szCs w:val="20"/>
        </w:rPr>
        <w:t>3</w:t>
      </w:r>
      <w:r>
        <w:rPr>
          <w:rFonts w:hint="eastAsia"/>
          <w:szCs w:val="20"/>
        </w:rPr>
        <w:t>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방송된</w:t>
      </w:r>
      <w:r>
        <w:rPr>
          <w:szCs w:val="20"/>
        </w:rPr>
        <w:t xml:space="preserve"> SBS </w:t>
      </w:r>
      <w:r>
        <w:rPr>
          <w:rFonts w:hint="eastAsia"/>
          <w:szCs w:val="20"/>
        </w:rPr>
        <w:t>월화드라마</w:t>
      </w:r>
      <w:r>
        <w:rPr>
          <w:szCs w:val="20"/>
        </w:rPr>
        <w:t xml:space="preserve"> `</w:t>
      </w:r>
      <w:r>
        <w:rPr>
          <w:rFonts w:hint="eastAsia"/>
          <w:szCs w:val="20"/>
        </w:rPr>
        <w:t>마이더스</w:t>
      </w:r>
      <w:r>
        <w:rPr>
          <w:szCs w:val="20"/>
        </w:rPr>
        <w:t>`</w:t>
      </w:r>
      <w:r>
        <w:rPr>
          <w:rFonts w:hint="eastAsia"/>
          <w:szCs w:val="20"/>
        </w:rPr>
        <w:t>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정연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이민정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도현</w:t>
      </w:r>
      <w:r>
        <w:rPr>
          <w:szCs w:val="20"/>
        </w:rPr>
        <w:t>(</w:t>
      </w:r>
      <w:r>
        <w:rPr>
          <w:rFonts w:hint="eastAsia"/>
          <w:szCs w:val="20"/>
        </w:rPr>
        <w:t>장혁</w:t>
      </w:r>
      <w:r>
        <w:rPr>
          <w:szCs w:val="20"/>
        </w:rPr>
        <w:t>)</w:t>
      </w:r>
      <w:r>
        <w:rPr>
          <w:rFonts w:hint="eastAsia"/>
          <w:szCs w:val="20"/>
        </w:rPr>
        <w:t>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서로에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대한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변함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없는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사랑을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확인하며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해피엔딩으로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끝을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맺었다</w:t>
      </w:r>
      <w:r>
        <w:rPr>
          <w:szCs w:val="20"/>
        </w:rPr>
        <w:t>.</w:t>
      </w:r>
    </w:p>
    <w:p w:rsidR="00177567" w:rsidRPr="00976642" w:rsidRDefault="00177567" w:rsidP="005B37D1">
      <w:pPr>
        <w:jc w:val="left"/>
        <w:rPr>
          <w:szCs w:val="20"/>
        </w:rPr>
      </w:pPr>
      <w:r>
        <w:rPr>
          <w:rFonts w:hint="eastAsia"/>
          <w:szCs w:val="20"/>
        </w:rPr>
        <w:t>정연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이민정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극중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간호사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옷을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벗고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사채업자로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변신하며</w:t>
      </w:r>
      <w:r>
        <w:rPr>
          <w:szCs w:val="20"/>
        </w:rPr>
        <w:t xml:space="preserve">, </w:t>
      </w:r>
      <w:r>
        <w:rPr>
          <w:rFonts w:hint="eastAsia"/>
          <w:szCs w:val="20"/>
        </w:rPr>
        <w:t>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동안의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단아하고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캐쥬얼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스타일에서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클래식하고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세련된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오피스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룩으로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변신을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감행했다</w:t>
      </w:r>
      <w:r>
        <w:rPr>
          <w:szCs w:val="20"/>
        </w:rPr>
        <w:t xml:space="preserve">. </w:t>
      </w:r>
      <w:r>
        <w:rPr>
          <w:rFonts w:hint="eastAsia"/>
          <w:szCs w:val="20"/>
        </w:rPr>
        <w:t>돈을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운용하는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캐릭터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변신은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극을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더욱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흥미진진하게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이끌었고</w:t>
      </w:r>
      <w:r>
        <w:rPr>
          <w:szCs w:val="20"/>
        </w:rPr>
        <w:t xml:space="preserve">, </w:t>
      </w:r>
      <w:r>
        <w:rPr>
          <w:rFonts w:hint="eastAsia"/>
          <w:szCs w:val="20"/>
        </w:rPr>
        <w:t>이와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더불어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트랜디하고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시크한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그녀의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드라마가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막을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내린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후에도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많은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여성들의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눈길을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끌고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있다</w:t>
      </w:r>
      <w:r>
        <w:rPr>
          <w:szCs w:val="20"/>
        </w:rPr>
        <w:t>.</w:t>
      </w:r>
    </w:p>
    <w:p w:rsidR="00177567" w:rsidRPr="00976642" w:rsidRDefault="00177567" w:rsidP="005B37D1">
      <w:pPr>
        <w:jc w:val="left"/>
        <w:rPr>
          <w:szCs w:val="20"/>
        </w:rPr>
      </w:pPr>
      <w:r w:rsidRPr="00976642">
        <w:rPr>
          <w:rFonts w:hint="eastAsia"/>
          <w:szCs w:val="20"/>
        </w:rPr>
        <w:t>시크하면서</w:t>
      </w:r>
      <w:r w:rsidRPr="00976642">
        <w:rPr>
          <w:szCs w:val="20"/>
        </w:rPr>
        <w:t xml:space="preserve"> </w:t>
      </w:r>
      <w:r>
        <w:rPr>
          <w:rFonts w:hint="eastAsia"/>
          <w:szCs w:val="20"/>
        </w:rPr>
        <w:t>클래식한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스타일링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연출로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변신을</w:t>
      </w:r>
      <w:r w:rsidRPr="00976642">
        <w:rPr>
          <w:szCs w:val="20"/>
        </w:rPr>
        <w:t xml:space="preserve"> </w:t>
      </w:r>
      <w:r>
        <w:rPr>
          <w:rFonts w:hint="eastAsia"/>
          <w:szCs w:val="20"/>
        </w:rPr>
        <w:t>거듭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그녀가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남긴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스타일링에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대해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알아보도록</w:t>
      </w:r>
      <w:r w:rsidRPr="00976642">
        <w:rPr>
          <w:szCs w:val="20"/>
        </w:rPr>
        <w:t xml:space="preserve"> </w:t>
      </w:r>
      <w:r w:rsidRPr="00976642">
        <w:rPr>
          <w:rFonts w:hint="eastAsia"/>
          <w:szCs w:val="20"/>
        </w:rPr>
        <w:t>하자</w:t>
      </w:r>
      <w:r w:rsidRPr="00976642">
        <w:rPr>
          <w:szCs w:val="20"/>
        </w:rPr>
        <w:t>.</w:t>
      </w:r>
    </w:p>
    <w:p w:rsidR="00177567" w:rsidRPr="003228A9" w:rsidRDefault="00177567" w:rsidP="005B37D1">
      <w:pPr>
        <w:jc w:val="left"/>
        <w:rPr>
          <w:szCs w:val="20"/>
        </w:rPr>
      </w:pPr>
    </w:p>
    <w:p w:rsidR="00177567" w:rsidRDefault="00177567" w:rsidP="005B37D1">
      <w:pPr>
        <w:jc w:val="left"/>
        <w:rPr>
          <w:b/>
          <w:sz w:val="28"/>
          <w:szCs w:val="28"/>
        </w:rPr>
      </w:pPr>
      <w:r w:rsidRPr="00976642">
        <w:rPr>
          <w:b/>
          <w:sz w:val="28"/>
          <w:szCs w:val="28"/>
        </w:rPr>
        <w:t xml:space="preserve"># </w:t>
      </w:r>
      <w:r>
        <w:rPr>
          <w:rFonts w:hint="eastAsia"/>
          <w:b/>
          <w:sz w:val="28"/>
          <w:szCs w:val="28"/>
        </w:rPr>
        <w:t>누드톤의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테일러드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자켓으로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클래식한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스타일링</w:t>
      </w:r>
    </w:p>
    <w:p w:rsidR="00177567" w:rsidRDefault="00177567" w:rsidP="005B37D1">
      <w:pPr>
        <w:jc w:val="left"/>
        <w:rPr>
          <w:b/>
          <w:sz w:val="28"/>
          <w:szCs w:val="28"/>
        </w:rPr>
      </w:pPr>
      <w:r w:rsidRPr="00B44622">
        <w:rPr>
          <w:b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그림 3" o:spid="_x0000_i1025" type="#_x0000_t75" alt="이민정%20패션/마이더스.E19.110426.avi_000781214.jpg" style="width:105.75pt;height:226.5pt;visibility:visible">
            <v:imagedata r:id="rId6" o:title="" croptop="9084f" cropbottom="20207f" cropleft="15684f" cropright="39704f" gain="1.25" blacklevel="3277f"/>
          </v:shape>
        </w:pict>
      </w:r>
      <w:r w:rsidRPr="00B44622">
        <w:rPr>
          <w:b/>
          <w:noProof/>
          <w:sz w:val="28"/>
          <w:szCs w:val="28"/>
        </w:rPr>
        <w:pict>
          <v:shape id="그림 4" o:spid="_x0000_i1026" type="#_x0000_t75" alt="이민정%20패션/마이더스.E19.110426.avi_000793526.jpg" style="width:96pt;height:228pt;visibility:visible">
            <v:imagedata r:id="rId7" o:title="" croptop="6705f" cropbottom="3520f" cropleft="23965f" cropright="27672f" gain="1.25" blacklevel="3277f"/>
          </v:shape>
        </w:pict>
      </w:r>
      <w:r w:rsidRPr="00B44622">
        <w:rPr>
          <w:b/>
          <w:noProof/>
          <w:sz w:val="28"/>
          <w:szCs w:val="28"/>
        </w:rPr>
        <w:pict>
          <v:shape id="그림 5" o:spid="_x0000_i1027" type="#_x0000_t75" style="width:2in;height:227.25pt;visibility:visible">
            <v:imagedata r:id="rId8" o:title="" croptop="3459f" cropleft="9025f" cropright="33888f" gain="1.25" blacklevel="3277f"/>
          </v:shape>
        </w:pict>
      </w:r>
      <w:r w:rsidRPr="00B44622">
        <w:rPr>
          <w:b/>
          <w:noProof/>
          <w:sz w:val="28"/>
          <w:szCs w:val="28"/>
        </w:rPr>
        <w:pict>
          <v:shape id="그림 1" o:spid="_x0000_i1028" type="#_x0000_t75" style="width:79.5pt;height:225pt;visibility:visible">
            <v:imagedata r:id="rId9" o:title="" croptop="8672f" cropbottom="4860f" cropleft="15688f" cropright="31976f" gain="1.25" blacklevel="3277f"/>
          </v:shape>
        </w:pict>
      </w:r>
    </w:p>
    <w:p w:rsidR="00177567" w:rsidRPr="002430D3" w:rsidRDefault="00177567" w:rsidP="005B37D1">
      <w:pPr>
        <w:jc w:val="left"/>
        <w:rPr>
          <w:b/>
          <w:color w:val="FF0000"/>
          <w:sz w:val="28"/>
          <w:szCs w:val="28"/>
        </w:rPr>
      </w:pPr>
      <w:r w:rsidRPr="002430D3">
        <w:rPr>
          <w:b/>
          <w:color w:val="FF0000"/>
          <w:sz w:val="28"/>
          <w:szCs w:val="28"/>
        </w:rPr>
        <w:t>[</w:t>
      </w:r>
      <w:r>
        <w:rPr>
          <w:rFonts w:hint="eastAsia"/>
          <w:b/>
          <w:color w:val="FF0000"/>
          <w:sz w:val="28"/>
          <w:szCs w:val="28"/>
        </w:rPr>
        <w:t>사진출처</w:t>
      </w:r>
      <w:r>
        <w:rPr>
          <w:b/>
          <w:color w:val="FF0000"/>
          <w:sz w:val="28"/>
          <w:szCs w:val="28"/>
        </w:rPr>
        <w:t xml:space="preserve">: </w:t>
      </w:r>
      <w:r w:rsidRPr="002430D3">
        <w:rPr>
          <w:b/>
          <w:color w:val="FF0000"/>
          <w:sz w:val="28"/>
          <w:szCs w:val="28"/>
        </w:rPr>
        <w:t xml:space="preserve">SBS </w:t>
      </w:r>
      <w:r>
        <w:rPr>
          <w:rFonts w:hint="eastAsia"/>
          <w:b/>
          <w:color w:val="FF0000"/>
          <w:sz w:val="28"/>
          <w:szCs w:val="28"/>
        </w:rPr>
        <w:t>드라마</w:t>
      </w:r>
      <w:r>
        <w:rPr>
          <w:b/>
          <w:color w:val="FF0000"/>
          <w:sz w:val="28"/>
          <w:szCs w:val="28"/>
        </w:rPr>
        <w:t xml:space="preserve"> </w:t>
      </w:r>
      <w:r>
        <w:rPr>
          <w:rFonts w:hint="eastAsia"/>
          <w:b/>
          <w:color w:val="FF0000"/>
          <w:sz w:val="28"/>
          <w:szCs w:val="28"/>
        </w:rPr>
        <w:t>마이더스</w:t>
      </w:r>
      <w:r w:rsidRPr="002430D3">
        <w:rPr>
          <w:b/>
          <w:color w:val="FF0000"/>
          <w:sz w:val="28"/>
          <w:szCs w:val="28"/>
        </w:rPr>
        <w:t xml:space="preserve"> </w:t>
      </w:r>
      <w:r w:rsidRPr="002430D3">
        <w:rPr>
          <w:rFonts w:hint="eastAsia"/>
          <w:b/>
          <w:color w:val="FF0000"/>
          <w:sz w:val="28"/>
          <w:szCs w:val="28"/>
        </w:rPr>
        <w:t>캡처</w:t>
      </w:r>
      <w:r w:rsidRPr="002430D3">
        <w:rPr>
          <w:b/>
          <w:color w:val="FF0000"/>
          <w:sz w:val="28"/>
          <w:szCs w:val="28"/>
        </w:rPr>
        <w:t>]</w:t>
      </w:r>
    </w:p>
    <w:p w:rsidR="00177567" w:rsidRDefault="00177567" w:rsidP="005B37D1">
      <w:pPr>
        <w:jc w:val="left"/>
        <w:rPr>
          <w:szCs w:val="20"/>
        </w:rPr>
      </w:pPr>
      <w:r>
        <w:rPr>
          <w:rFonts w:hint="eastAsia"/>
          <w:szCs w:val="20"/>
        </w:rPr>
        <w:t>정연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이민정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클래식한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강조하기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위해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선택한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아이템은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누드톤으로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핏하게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떨어지는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테일러드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재킷이다</w:t>
      </w:r>
      <w:r>
        <w:rPr>
          <w:szCs w:val="20"/>
        </w:rPr>
        <w:t xml:space="preserve">. </w:t>
      </w:r>
      <w:r>
        <w:rPr>
          <w:rFonts w:hint="eastAsia"/>
          <w:szCs w:val="20"/>
        </w:rPr>
        <w:t>포멀한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디자인에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비비드하지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않은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누드톤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컬러로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시크하면서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분위기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있는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연출했다</w:t>
      </w:r>
      <w:r>
        <w:rPr>
          <w:szCs w:val="20"/>
        </w:rPr>
        <w:t xml:space="preserve">.  </w:t>
      </w:r>
    </w:p>
    <w:p w:rsidR="00177567" w:rsidRDefault="00177567" w:rsidP="005B37D1">
      <w:pPr>
        <w:jc w:val="left"/>
        <w:rPr>
          <w:szCs w:val="20"/>
        </w:rPr>
      </w:pPr>
      <w:r>
        <w:rPr>
          <w:rFonts w:hint="eastAsia"/>
          <w:szCs w:val="20"/>
        </w:rPr>
        <w:t>지난주</w:t>
      </w:r>
      <w:r>
        <w:rPr>
          <w:szCs w:val="20"/>
        </w:rPr>
        <w:t xml:space="preserve"> 19</w:t>
      </w:r>
      <w:r>
        <w:rPr>
          <w:rFonts w:hint="eastAsia"/>
          <w:szCs w:val="20"/>
        </w:rPr>
        <w:t>회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방송에서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그녀가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미팅에서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프리젠테이션을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하며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선보인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카이아크만의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인디핑크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재킷에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블랙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이너와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팬츠를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매치하여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톤다운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시켜주되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통일감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있는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시크한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분위기를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살렸다</w:t>
      </w:r>
      <w:r>
        <w:rPr>
          <w:szCs w:val="20"/>
        </w:rPr>
        <w:t xml:space="preserve">. </w:t>
      </w:r>
      <w:r>
        <w:rPr>
          <w:rFonts w:hint="eastAsia"/>
          <w:szCs w:val="20"/>
        </w:rPr>
        <w:t>이민정과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같이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재킷의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포인트가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되는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컬러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패치에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맞춰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이너와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팬츠를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스타일링하면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슬림해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보이는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효과를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있으며</w:t>
      </w:r>
      <w:r>
        <w:rPr>
          <w:szCs w:val="20"/>
        </w:rPr>
        <w:t xml:space="preserve">, </w:t>
      </w:r>
      <w:r>
        <w:rPr>
          <w:rFonts w:hint="eastAsia"/>
          <w:szCs w:val="20"/>
        </w:rPr>
        <w:t>소매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부분을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걷어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올려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연출을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하면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멋스러움을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더할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있다</w:t>
      </w:r>
      <w:r>
        <w:rPr>
          <w:szCs w:val="20"/>
        </w:rPr>
        <w:t>.</w:t>
      </w:r>
    </w:p>
    <w:p w:rsidR="00177567" w:rsidRDefault="00177567" w:rsidP="005B37D1">
      <w:pPr>
        <w:jc w:val="left"/>
        <w:rPr>
          <w:szCs w:val="20"/>
        </w:rPr>
      </w:pPr>
      <w:r>
        <w:rPr>
          <w:rFonts w:hint="eastAsia"/>
          <w:szCs w:val="20"/>
        </w:rPr>
        <w:t>한편</w:t>
      </w:r>
      <w:r>
        <w:rPr>
          <w:szCs w:val="20"/>
        </w:rPr>
        <w:t xml:space="preserve">  </w:t>
      </w:r>
      <w:r>
        <w:rPr>
          <w:rFonts w:hint="eastAsia"/>
          <w:szCs w:val="20"/>
        </w:rPr>
        <w:t>정연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이민정</w:t>
        </w:r>
      </w:smartTag>
      <w:r>
        <w:rPr>
          <w:szCs w:val="20"/>
        </w:rPr>
        <w:t>)</w:t>
      </w:r>
      <w:smartTag w:uri="urn:schemas-microsoft-com:office:smarttags" w:element="PersonName">
        <w:r>
          <w:rPr>
            <w:rFonts w:hint="eastAsia"/>
            <w:szCs w:val="20"/>
          </w:rPr>
          <w:t>이</w:t>
        </w:r>
        <w:r>
          <w:rPr>
            <w:szCs w:val="20"/>
          </w:rPr>
          <w:t xml:space="preserve"> </w:t>
        </w:r>
        <w:r>
          <w:rPr>
            <w:rFonts w:hint="eastAsia"/>
            <w:szCs w:val="20"/>
          </w:rPr>
          <w:t>명준</w:t>
        </w:r>
      </w:smartTag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노민우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만나는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장면에서</w:t>
      </w:r>
      <w:r>
        <w:rPr>
          <w:szCs w:val="20"/>
        </w:rPr>
        <w:t xml:space="preserve">,  </w:t>
      </w:r>
      <w:r>
        <w:rPr>
          <w:rFonts w:hint="eastAsia"/>
          <w:szCs w:val="20"/>
        </w:rPr>
        <w:t>그녀는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베이지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컬러를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바탕으로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블랙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패치가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포켓과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소매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부분에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포인트로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들어간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세련된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디자인의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커밍스텝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재킷을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선보였다</w:t>
      </w:r>
      <w:r>
        <w:rPr>
          <w:szCs w:val="20"/>
        </w:rPr>
        <w:t xml:space="preserve">. </w:t>
      </w:r>
      <w:r>
        <w:rPr>
          <w:rFonts w:hint="eastAsia"/>
          <w:szCs w:val="20"/>
        </w:rPr>
        <w:t>그녀는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베이직하면서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지적인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오피스룩으로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심플한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완성했고</w:t>
      </w:r>
      <w:r>
        <w:rPr>
          <w:szCs w:val="20"/>
        </w:rPr>
        <w:t xml:space="preserve">, </w:t>
      </w:r>
      <w:r>
        <w:rPr>
          <w:rFonts w:hint="eastAsia"/>
          <w:szCs w:val="20"/>
        </w:rPr>
        <w:t>여기에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재킷과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통일감을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주는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비슷한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컬러의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빅백을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매치하여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전반적으로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세련되고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편안한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패션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감각을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선보였다</w:t>
      </w:r>
      <w:r>
        <w:rPr>
          <w:szCs w:val="20"/>
        </w:rPr>
        <w:t>.</w:t>
      </w:r>
    </w:p>
    <w:p w:rsidR="00177567" w:rsidRPr="00976642" w:rsidRDefault="00177567" w:rsidP="005B37D1">
      <w:pPr>
        <w:jc w:val="left"/>
        <w:rPr>
          <w:szCs w:val="20"/>
        </w:rPr>
      </w:pPr>
    </w:p>
    <w:p w:rsidR="00177567" w:rsidRPr="00976642" w:rsidRDefault="00177567" w:rsidP="005B37D1">
      <w:pPr>
        <w:rPr>
          <w:b/>
          <w:sz w:val="28"/>
          <w:szCs w:val="28"/>
        </w:rPr>
      </w:pPr>
      <w:r w:rsidRPr="00976642">
        <w:rPr>
          <w:b/>
          <w:sz w:val="28"/>
          <w:szCs w:val="28"/>
        </w:rPr>
        <w:t xml:space="preserve"># </w:t>
      </w:r>
      <w:r>
        <w:rPr>
          <w:rFonts w:hint="eastAsia"/>
          <w:b/>
          <w:sz w:val="28"/>
          <w:szCs w:val="28"/>
        </w:rPr>
        <w:t>체인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백으로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화려하고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엣지있는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스타일링</w:t>
      </w:r>
    </w:p>
    <w:p w:rsidR="00177567" w:rsidRDefault="00177567" w:rsidP="005B37D1">
      <w:pPr>
        <w:ind w:firstLineChars="800" w:firstLine="31680"/>
        <w:rPr>
          <w:b/>
          <w:color w:val="FF0000"/>
          <w:sz w:val="28"/>
          <w:szCs w:val="28"/>
        </w:rPr>
      </w:pPr>
      <w:r w:rsidRPr="00B44622">
        <w:rPr>
          <w:noProof/>
          <w:szCs w:val="20"/>
        </w:rPr>
        <w:pict>
          <v:shape id="그림 6" o:spid="_x0000_i1029" type="#_x0000_t75" style="width:144.75pt;height:226.5pt;visibility:visible">
            <v:imagedata r:id="rId10" o:title="" croptop="8216f" cropleft="32130f" cropright="12305f" gain="1.25" blacklevel="6554f"/>
          </v:shape>
        </w:pict>
      </w:r>
      <w:r w:rsidRPr="00B44622">
        <w:rPr>
          <w:noProof/>
          <w:szCs w:val="20"/>
        </w:rPr>
        <w:pict>
          <v:shape id="그림 7" o:spid="_x0000_i1030" type="#_x0000_t75" alt="이민정%20패션/마이더스.E17.110419.HDTV.X264.720p-HANrel.avi_121512.jpg" style="width:116.25pt;height:219.75pt;visibility:visible">
            <v:imagedata r:id="rId11" o:title="" cropbottom="6274f" cropleft="41131f" cropright="5973f" gain="1.25" blacklevel="6554f"/>
          </v:shape>
        </w:pict>
      </w:r>
    </w:p>
    <w:p w:rsidR="00177567" w:rsidRPr="002430D3" w:rsidRDefault="00177567" w:rsidP="005B37D1">
      <w:pPr>
        <w:jc w:val="left"/>
        <w:rPr>
          <w:b/>
          <w:color w:val="FF0000"/>
          <w:sz w:val="28"/>
          <w:szCs w:val="28"/>
        </w:rPr>
      </w:pPr>
      <w:r w:rsidRPr="002430D3">
        <w:rPr>
          <w:b/>
          <w:color w:val="FF0000"/>
          <w:sz w:val="28"/>
          <w:szCs w:val="28"/>
        </w:rPr>
        <w:t>[</w:t>
      </w:r>
      <w:r>
        <w:rPr>
          <w:rFonts w:hint="eastAsia"/>
          <w:b/>
          <w:color w:val="FF0000"/>
          <w:sz w:val="28"/>
          <w:szCs w:val="28"/>
        </w:rPr>
        <w:t>사진출처</w:t>
      </w:r>
      <w:r>
        <w:rPr>
          <w:b/>
          <w:color w:val="FF0000"/>
          <w:sz w:val="28"/>
          <w:szCs w:val="28"/>
        </w:rPr>
        <w:t xml:space="preserve">: </w:t>
      </w:r>
      <w:r w:rsidRPr="002430D3">
        <w:rPr>
          <w:b/>
          <w:color w:val="FF0000"/>
          <w:sz w:val="28"/>
          <w:szCs w:val="28"/>
        </w:rPr>
        <w:t xml:space="preserve">SBS </w:t>
      </w:r>
      <w:r>
        <w:rPr>
          <w:rFonts w:hint="eastAsia"/>
          <w:b/>
          <w:color w:val="FF0000"/>
          <w:sz w:val="28"/>
          <w:szCs w:val="28"/>
        </w:rPr>
        <w:t>드라마</w:t>
      </w:r>
      <w:r>
        <w:rPr>
          <w:b/>
          <w:color w:val="FF0000"/>
          <w:sz w:val="28"/>
          <w:szCs w:val="28"/>
        </w:rPr>
        <w:t xml:space="preserve"> </w:t>
      </w:r>
      <w:r>
        <w:rPr>
          <w:rFonts w:hint="eastAsia"/>
          <w:b/>
          <w:color w:val="FF0000"/>
          <w:sz w:val="28"/>
          <w:szCs w:val="28"/>
        </w:rPr>
        <w:t>마이더스</w:t>
      </w:r>
      <w:r w:rsidRPr="002430D3">
        <w:rPr>
          <w:b/>
          <w:color w:val="FF0000"/>
          <w:sz w:val="28"/>
          <w:szCs w:val="28"/>
        </w:rPr>
        <w:t xml:space="preserve"> </w:t>
      </w:r>
      <w:r w:rsidRPr="002430D3">
        <w:rPr>
          <w:rFonts w:hint="eastAsia"/>
          <w:b/>
          <w:color w:val="FF0000"/>
          <w:sz w:val="28"/>
          <w:szCs w:val="28"/>
        </w:rPr>
        <w:t>캡처</w:t>
      </w:r>
      <w:r w:rsidRPr="002430D3">
        <w:rPr>
          <w:b/>
          <w:color w:val="FF0000"/>
          <w:sz w:val="28"/>
          <w:szCs w:val="28"/>
        </w:rPr>
        <w:t>]</w:t>
      </w:r>
    </w:p>
    <w:p w:rsidR="00177567" w:rsidRPr="005B37D1" w:rsidRDefault="00177567" w:rsidP="005B37D1">
      <w:pPr>
        <w:rPr>
          <w:b/>
          <w:color w:val="FF0000"/>
          <w:sz w:val="28"/>
          <w:szCs w:val="28"/>
        </w:rPr>
      </w:pPr>
    </w:p>
    <w:p w:rsidR="00177567" w:rsidRDefault="00177567" w:rsidP="005B37D1">
      <w:pPr>
        <w:rPr>
          <w:szCs w:val="20"/>
        </w:rPr>
      </w:pPr>
      <w:r>
        <w:rPr>
          <w:rFonts w:hint="eastAsia"/>
          <w:szCs w:val="20"/>
        </w:rPr>
        <w:t>정연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이민정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베이직한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화려한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느낌의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체인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디테일이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들어간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숄더백을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매치하여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자칫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지루해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질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있는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포인트를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주었다</w:t>
      </w:r>
      <w:r>
        <w:rPr>
          <w:szCs w:val="20"/>
        </w:rPr>
        <w:t>.</w:t>
      </w:r>
    </w:p>
    <w:p w:rsidR="00177567" w:rsidRDefault="00177567" w:rsidP="005B37D1">
      <w:pPr>
        <w:rPr>
          <w:szCs w:val="20"/>
        </w:rPr>
      </w:pPr>
      <w:r>
        <w:rPr>
          <w:rFonts w:hint="eastAsia"/>
          <w:szCs w:val="20"/>
        </w:rPr>
        <w:t>지난주</w:t>
      </w:r>
      <w:r>
        <w:rPr>
          <w:szCs w:val="20"/>
        </w:rPr>
        <w:t xml:space="preserve"> 19</w:t>
      </w:r>
      <w:r>
        <w:rPr>
          <w:rFonts w:hint="eastAsia"/>
          <w:szCs w:val="20"/>
        </w:rPr>
        <w:t>회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방송에서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그녀는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허리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라인이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살짝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들어가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여성스러운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느낌의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블랙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가죽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재킷에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데님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소재의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스텔라멕카트니의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체인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숄더백을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매치하여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캐쥬얼하고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세련된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완성했다</w:t>
      </w:r>
      <w:r>
        <w:rPr>
          <w:szCs w:val="20"/>
        </w:rPr>
        <w:t xml:space="preserve">. </w:t>
      </w:r>
    </w:p>
    <w:p w:rsidR="00177567" w:rsidRDefault="00177567" w:rsidP="005B37D1">
      <w:pPr>
        <w:rPr>
          <w:szCs w:val="20"/>
        </w:rPr>
      </w:pPr>
      <w:r>
        <w:rPr>
          <w:rFonts w:hint="eastAsia"/>
          <w:szCs w:val="20"/>
        </w:rPr>
        <w:t>이러한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체인백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포멀한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디자인으로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평범한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듯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보이지만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빈티지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캐주얼룩과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클래식룩</w:t>
      </w:r>
      <w:r>
        <w:rPr>
          <w:szCs w:val="20"/>
        </w:rPr>
        <w:t xml:space="preserve">, </w:t>
      </w:r>
      <w:r>
        <w:rPr>
          <w:rFonts w:hint="eastAsia"/>
          <w:szCs w:val="20"/>
        </w:rPr>
        <w:t>어디에도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매치가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가능하다</w:t>
      </w:r>
      <w:r>
        <w:rPr>
          <w:szCs w:val="20"/>
        </w:rPr>
        <w:t>.</w:t>
      </w:r>
    </w:p>
    <w:p w:rsidR="00177567" w:rsidRDefault="00177567" w:rsidP="005B37D1">
      <w:pPr>
        <w:ind w:left="31680" w:hangingChars="100" w:firstLine="31680"/>
        <w:rPr>
          <w:szCs w:val="20"/>
        </w:rPr>
      </w:pPr>
      <w:r>
        <w:rPr>
          <w:rFonts w:hint="eastAsia"/>
          <w:szCs w:val="20"/>
        </w:rPr>
        <w:t>한편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명준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노민우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의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병문안을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온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정연</w:t>
      </w:r>
      <w:r>
        <w:rPr>
          <w:szCs w:val="20"/>
        </w:rPr>
        <w:t>(</w:t>
      </w:r>
      <w:smartTag w:uri="urn:schemas-microsoft-com:office:smarttags" w:element="PersonName">
        <w:r>
          <w:rPr>
            <w:rFonts w:hint="eastAsia"/>
            <w:szCs w:val="20"/>
          </w:rPr>
          <w:t>이민정</w:t>
        </w:r>
      </w:smartTag>
      <w:r>
        <w:rPr>
          <w:szCs w:val="20"/>
        </w:rPr>
        <w:t>)</w:t>
      </w:r>
      <w:r>
        <w:rPr>
          <w:rFonts w:hint="eastAsia"/>
          <w:szCs w:val="20"/>
        </w:rPr>
        <w:t>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클래식한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트위드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자켓에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세련된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스터드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장식이</w:t>
      </w:r>
    </w:p>
    <w:p w:rsidR="00177567" w:rsidRDefault="00177567" w:rsidP="005B37D1">
      <w:pPr>
        <w:ind w:left="31680" w:hangingChars="100" w:firstLine="31680"/>
        <w:rPr>
          <w:szCs w:val="20"/>
        </w:rPr>
      </w:pPr>
      <w:r>
        <w:rPr>
          <w:rFonts w:hint="eastAsia"/>
          <w:szCs w:val="20"/>
        </w:rPr>
        <w:t>들어간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모스키노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체인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숄더백을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착용하여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클래식하고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트랜디한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스타일링을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보여줬다</w:t>
      </w:r>
      <w:r>
        <w:rPr>
          <w:szCs w:val="20"/>
        </w:rPr>
        <w:t>.</w:t>
      </w:r>
    </w:p>
    <w:p w:rsidR="00177567" w:rsidRPr="00431B4C" w:rsidRDefault="00177567" w:rsidP="005B37D1">
      <w:pPr>
        <w:ind w:left="31680" w:hangingChars="100" w:firstLine="31680"/>
        <w:rPr>
          <w:szCs w:val="20"/>
        </w:rPr>
      </w:pPr>
    </w:p>
    <w:p w:rsidR="00177567" w:rsidRDefault="00177567" w:rsidP="005B37D1">
      <w:pPr>
        <w:ind w:left="31680" w:hangingChars="100" w:firstLine="31680"/>
        <w:rPr>
          <w:color w:val="222222"/>
          <w:szCs w:val="20"/>
        </w:rPr>
      </w:pPr>
      <w:r>
        <w:rPr>
          <w:rFonts w:hint="eastAsia"/>
          <w:color w:val="222222"/>
          <w:szCs w:val="20"/>
        </w:rPr>
        <w:t>이</w:t>
      </w:r>
      <w:r w:rsidRPr="00976642">
        <w:rPr>
          <w:rFonts w:hint="eastAsia"/>
          <w:color w:val="222222"/>
          <w:szCs w:val="20"/>
        </w:rPr>
        <w:t>에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스텔라멕카트니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홍보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담당자</w:t>
      </w:r>
      <w:r w:rsidRPr="00976642">
        <w:rPr>
          <w:color w:val="222222"/>
          <w:szCs w:val="20"/>
        </w:rPr>
        <w:t xml:space="preserve"> </w:t>
      </w:r>
      <w:smartTag w:uri="urn:schemas-microsoft-com:office:smarttags" w:element="PersonName">
        <w:r>
          <w:rPr>
            <w:rFonts w:hint="eastAsia"/>
            <w:color w:val="222222"/>
            <w:szCs w:val="20"/>
          </w:rPr>
          <w:t>정유진</w:t>
        </w:r>
      </w:smartTag>
      <w:r>
        <w:rPr>
          <w:rFonts w:hint="eastAsia"/>
          <w:color w:val="222222"/>
          <w:szCs w:val="20"/>
        </w:rPr>
        <w:t>씨는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“최근</w:t>
      </w:r>
      <w:r w:rsidRPr="00976642">
        <w:rPr>
          <w:color w:val="222222"/>
          <w:szCs w:val="20"/>
        </w:rPr>
        <w:t xml:space="preserve"> ‘</w:t>
      </w:r>
      <w:r>
        <w:rPr>
          <w:rFonts w:hint="eastAsia"/>
          <w:color w:val="222222"/>
          <w:szCs w:val="20"/>
        </w:rPr>
        <w:t>마이더스</w:t>
      </w:r>
      <w:r w:rsidRPr="00976642">
        <w:rPr>
          <w:color w:val="222222"/>
          <w:szCs w:val="20"/>
        </w:rPr>
        <w:t>’</w:t>
      </w:r>
      <w:r>
        <w:rPr>
          <w:rFonts w:hint="eastAsia"/>
          <w:color w:val="222222"/>
          <w:szCs w:val="20"/>
        </w:rPr>
        <w:t>에서</w:t>
      </w:r>
      <w:r w:rsidRPr="00976642">
        <w:rPr>
          <w:color w:val="222222"/>
          <w:szCs w:val="20"/>
        </w:rPr>
        <w:t xml:space="preserve"> </w:t>
      </w:r>
      <w:smartTag w:uri="urn:schemas-microsoft-com:office:smarttags" w:element="PersonName">
        <w:r>
          <w:rPr>
            <w:rFonts w:hint="eastAsia"/>
            <w:color w:val="222222"/>
            <w:szCs w:val="20"/>
          </w:rPr>
          <w:t>이</w:t>
        </w:r>
        <w:r w:rsidRPr="00976642">
          <w:rPr>
            <w:rFonts w:hint="eastAsia"/>
            <w:color w:val="222222"/>
            <w:szCs w:val="20"/>
          </w:rPr>
          <w:t>민정</w:t>
        </w:r>
      </w:smartTag>
      <w:r w:rsidRPr="00976642">
        <w:rPr>
          <w:rFonts w:hint="eastAsia"/>
          <w:color w:val="222222"/>
          <w:szCs w:val="20"/>
        </w:rPr>
        <w:t>씨가</w:t>
      </w:r>
      <w:r w:rsidRPr="00976642"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깔끔하고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포멀한</w:t>
      </w:r>
      <w:r>
        <w:rPr>
          <w:color w:val="222222"/>
          <w:szCs w:val="20"/>
        </w:rPr>
        <w:t xml:space="preserve"> </w:t>
      </w:r>
    </w:p>
    <w:p w:rsidR="00177567" w:rsidRDefault="00177567" w:rsidP="005B37D1">
      <w:pPr>
        <w:ind w:left="31680" w:hangingChars="100" w:firstLine="31680"/>
        <w:rPr>
          <w:color w:val="222222"/>
          <w:szCs w:val="20"/>
        </w:rPr>
      </w:pPr>
      <w:r>
        <w:rPr>
          <w:rFonts w:hint="eastAsia"/>
          <w:color w:val="222222"/>
          <w:szCs w:val="20"/>
        </w:rPr>
        <w:t>디자인에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엣지를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더한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체인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디테일이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들어간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백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제품을</w:t>
      </w:r>
      <w:r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착용하면서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이에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따라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판매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문의가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쇄도</w:t>
      </w:r>
    </w:p>
    <w:p w:rsidR="00177567" w:rsidRDefault="00177567" w:rsidP="005B37D1">
      <w:pPr>
        <w:ind w:left="31680" w:hangingChars="100" w:firstLine="31680"/>
        <w:rPr>
          <w:color w:val="222222"/>
          <w:szCs w:val="20"/>
        </w:rPr>
      </w:pPr>
      <w:r w:rsidRPr="00976642">
        <w:rPr>
          <w:rFonts w:hint="eastAsia"/>
          <w:color w:val="222222"/>
          <w:szCs w:val="20"/>
        </w:rPr>
        <w:t>하고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있다”며</w:t>
      </w:r>
      <w:r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“세련됨</w:t>
      </w:r>
      <w:r>
        <w:rPr>
          <w:rFonts w:hint="eastAsia"/>
          <w:color w:val="222222"/>
          <w:szCs w:val="20"/>
        </w:rPr>
        <w:t>과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시크함</w:t>
      </w:r>
      <w:r w:rsidRPr="00976642">
        <w:rPr>
          <w:rFonts w:hint="eastAsia"/>
          <w:color w:val="222222"/>
          <w:szCs w:val="20"/>
        </w:rPr>
        <w:t>을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동시에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추구하는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요즘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소비자들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사이에서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그녀의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스타일은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워</w:t>
      </w:r>
    </w:p>
    <w:p w:rsidR="00177567" w:rsidRDefault="00177567" w:rsidP="005B37D1">
      <w:pPr>
        <w:ind w:left="31680" w:hangingChars="100" w:firstLine="31680"/>
        <w:rPr>
          <w:color w:val="222222"/>
          <w:szCs w:val="20"/>
        </w:rPr>
      </w:pPr>
      <w:r w:rsidRPr="00976642">
        <w:rPr>
          <w:rFonts w:hint="eastAsia"/>
          <w:color w:val="222222"/>
          <w:szCs w:val="20"/>
        </w:rPr>
        <w:t>너비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스타일로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드라마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종영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후에도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꾸준한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인기를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끌고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있다</w:t>
      </w:r>
      <w:r w:rsidRPr="00976642">
        <w:rPr>
          <w:rFonts w:hint="eastAsia"/>
          <w:color w:val="222222"/>
          <w:szCs w:val="20"/>
        </w:rPr>
        <w:t>”고</w:t>
      </w:r>
      <w:r w:rsidRPr="00976642">
        <w:rPr>
          <w:color w:val="222222"/>
          <w:szCs w:val="20"/>
        </w:rPr>
        <w:t xml:space="preserve"> </w:t>
      </w:r>
      <w:r w:rsidRPr="00976642">
        <w:rPr>
          <w:rFonts w:hint="eastAsia"/>
          <w:color w:val="222222"/>
          <w:szCs w:val="20"/>
        </w:rPr>
        <w:t>전했다</w:t>
      </w:r>
      <w:r w:rsidRPr="00976642">
        <w:rPr>
          <w:color w:val="222222"/>
          <w:szCs w:val="20"/>
        </w:rPr>
        <w:t xml:space="preserve">. </w:t>
      </w:r>
    </w:p>
    <w:p w:rsidR="00177567" w:rsidRDefault="00177567" w:rsidP="005B37D1">
      <w:pPr>
        <w:ind w:left="31680" w:hangingChars="100" w:firstLine="31680"/>
        <w:rPr>
          <w:color w:val="222222"/>
          <w:szCs w:val="20"/>
        </w:rPr>
      </w:pPr>
      <w:r>
        <w:rPr>
          <w:rFonts w:hint="eastAsia"/>
          <w:color w:val="222222"/>
          <w:szCs w:val="20"/>
        </w:rPr>
        <w:t>드라마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내에서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연기력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변신을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물론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패션에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있어서도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또한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한층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업그레이드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되어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세련되고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트렌디</w:t>
      </w:r>
    </w:p>
    <w:p w:rsidR="00177567" w:rsidRPr="002430D3" w:rsidRDefault="00177567" w:rsidP="005B37D1">
      <w:pPr>
        <w:ind w:left="31680" w:hangingChars="100" w:firstLine="31680"/>
        <w:rPr>
          <w:color w:val="222222"/>
          <w:szCs w:val="20"/>
        </w:rPr>
      </w:pPr>
      <w:r>
        <w:rPr>
          <w:rFonts w:hint="eastAsia"/>
          <w:color w:val="222222"/>
          <w:szCs w:val="20"/>
        </w:rPr>
        <w:t>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모습을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선보인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배우</w:t>
      </w:r>
      <w:r>
        <w:rPr>
          <w:color w:val="222222"/>
          <w:szCs w:val="20"/>
        </w:rPr>
        <w:t xml:space="preserve"> </w:t>
      </w:r>
      <w:smartTag w:uri="urn:schemas-microsoft-com:office:smarttags" w:element="PersonName">
        <w:r>
          <w:rPr>
            <w:rFonts w:hint="eastAsia"/>
            <w:color w:val="222222"/>
            <w:szCs w:val="20"/>
          </w:rPr>
          <w:t>이민정</w:t>
        </w:r>
      </w:smartTag>
      <w:r>
        <w:rPr>
          <w:color w:val="222222"/>
          <w:szCs w:val="20"/>
        </w:rPr>
        <w:t xml:space="preserve">. </w:t>
      </w:r>
      <w:r>
        <w:rPr>
          <w:rFonts w:hint="eastAsia"/>
          <w:color w:val="222222"/>
          <w:szCs w:val="20"/>
        </w:rPr>
        <w:t>패션뿐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아니라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앞으로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보여줄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그녀의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행보에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관심이</w:t>
      </w:r>
      <w:r>
        <w:rPr>
          <w:color w:val="222222"/>
          <w:szCs w:val="20"/>
        </w:rPr>
        <w:t xml:space="preserve"> </w:t>
      </w:r>
      <w:r>
        <w:rPr>
          <w:rFonts w:hint="eastAsia"/>
          <w:color w:val="222222"/>
          <w:szCs w:val="20"/>
        </w:rPr>
        <w:t>주목된다</w:t>
      </w:r>
      <w:r>
        <w:rPr>
          <w:color w:val="222222"/>
          <w:szCs w:val="20"/>
        </w:rPr>
        <w:t>.</w:t>
      </w:r>
    </w:p>
    <w:p w:rsidR="00177567" w:rsidRPr="005B37D1" w:rsidRDefault="00177567" w:rsidP="00A363A7">
      <w:pPr>
        <w:ind w:right="1600"/>
        <w:rPr>
          <w:szCs w:val="20"/>
        </w:rPr>
      </w:pPr>
    </w:p>
    <w:p w:rsidR="00177567" w:rsidRPr="00976642" w:rsidRDefault="00177567" w:rsidP="009D5AE9">
      <w:pPr>
        <w:jc w:val="right"/>
        <w:rPr>
          <w:szCs w:val="20"/>
        </w:rPr>
      </w:pPr>
      <w:r w:rsidRPr="00976642">
        <w:rPr>
          <w:rFonts w:hint="eastAsia"/>
          <w:szCs w:val="20"/>
        </w:rPr>
        <w:t>문의</w:t>
      </w:r>
      <w:r w:rsidRPr="00976642">
        <w:rPr>
          <w:szCs w:val="20"/>
        </w:rPr>
        <w:t xml:space="preserve"> apr agency</w:t>
      </w:r>
    </w:p>
    <w:p w:rsidR="00177567" w:rsidRPr="00976642" w:rsidRDefault="00177567" w:rsidP="005B37D1">
      <w:pPr>
        <w:ind w:firstLineChars="1350" w:firstLine="31680"/>
        <w:jc w:val="right"/>
        <w:rPr>
          <w:szCs w:val="20"/>
        </w:rPr>
      </w:pPr>
      <w:smartTag w:uri="urn:schemas-microsoft-com:office:smarttags" w:element="PersonName">
        <w:r w:rsidRPr="00976642">
          <w:rPr>
            <w:rFonts w:hint="eastAsia"/>
            <w:szCs w:val="20"/>
          </w:rPr>
          <w:t>이시은</w:t>
        </w:r>
      </w:smartTag>
      <w:r w:rsidRPr="00976642">
        <w:rPr>
          <w:szCs w:val="20"/>
        </w:rPr>
        <w:t xml:space="preserve"> </w:t>
      </w:r>
      <w:r w:rsidRPr="00025888">
        <w:rPr>
          <w:szCs w:val="20"/>
        </w:rPr>
        <w:t>6911.0820</w:t>
      </w:r>
      <w:r>
        <w:rPr>
          <w:szCs w:val="20"/>
        </w:rPr>
        <w:t xml:space="preserve"> </w:t>
      </w:r>
      <w:r w:rsidRPr="00976642">
        <w:rPr>
          <w:szCs w:val="20"/>
        </w:rPr>
        <w:t xml:space="preserve">/ 010.8720.4730 </w:t>
      </w:r>
    </w:p>
    <w:p w:rsidR="00177567" w:rsidRPr="00976642" w:rsidRDefault="00177567">
      <w:pPr>
        <w:rPr>
          <w:szCs w:val="20"/>
        </w:rPr>
      </w:pPr>
    </w:p>
    <w:sectPr w:rsidR="00177567" w:rsidRPr="00976642" w:rsidSect="0085176B">
      <w:headerReference w:type="default" r:id="rId12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77567" w:rsidRDefault="00177567" w:rsidP="00942FAA">
      <w:r>
        <w:separator/>
      </w:r>
    </w:p>
  </w:endnote>
  <w:endnote w:type="continuationSeparator" w:id="1">
    <w:p w:rsidR="00177567" w:rsidRDefault="00177567" w:rsidP="00942F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=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77567" w:rsidRDefault="00177567" w:rsidP="00942FAA">
      <w:r>
        <w:separator/>
      </w:r>
    </w:p>
  </w:footnote>
  <w:footnote w:type="continuationSeparator" w:id="1">
    <w:p w:rsidR="00177567" w:rsidRDefault="00177567" w:rsidP="00942FA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7567" w:rsidRDefault="0017756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그림 1" o:spid="_x0000_s2049" type="#_x0000_t75" alt="apr로고" style="position:absolute;left:0;text-align:left;margin-left:390.75pt;margin-top:-12.55pt;width:117pt;height:49.5pt;z-index:251660288;visibility:visible">
          <v:imagedata r:id="rId1" o:title="" croptop="6694f" cropbottom="6694f" cropleft="1685f" cropright="1685f"/>
          <w10:wrap type="square"/>
        </v:shape>
      </w:pict>
    </w:r>
  </w:p>
  <w:p w:rsidR="00177567" w:rsidRDefault="00177567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hdrShapeDefaults>
    <o:shapedefaults v:ext="edit" spidmax="205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36A59"/>
    <w:rsid w:val="00004E7B"/>
    <w:rsid w:val="000144CE"/>
    <w:rsid w:val="00014FFC"/>
    <w:rsid w:val="00025888"/>
    <w:rsid w:val="00033658"/>
    <w:rsid w:val="000347AF"/>
    <w:rsid w:val="000576F5"/>
    <w:rsid w:val="00064422"/>
    <w:rsid w:val="000833D5"/>
    <w:rsid w:val="00087BBE"/>
    <w:rsid w:val="0009657B"/>
    <w:rsid w:val="000967FE"/>
    <w:rsid w:val="000A2B16"/>
    <w:rsid w:val="000B1415"/>
    <w:rsid w:val="000B45C7"/>
    <w:rsid w:val="000B5DC0"/>
    <w:rsid w:val="000B61AA"/>
    <w:rsid w:val="000E1502"/>
    <w:rsid w:val="000E6120"/>
    <w:rsid w:val="000F0CAA"/>
    <w:rsid w:val="000F4F11"/>
    <w:rsid w:val="0012341E"/>
    <w:rsid w:val="0014086B"/>
    <w:rsid w:val="00157BA9"/>
    <w:rsid w:val="00165DF0"/>
    <w:rsid w:val="00167FF9"/>
    <w:rsid w:val="00177567"/>
    <w:rsid w:val="00177A5F"/>
    <w:rsid w:val="00195559"/>
    <w:rsid w:val="001957D4"/>
    <w:rsid w:val="001A19C1"/>
    <w:rsid w:val="001A40FC"/>
    <w:rsid w:val="001A59C1"/>
    <w:rsid w:val="001B328C"/>
    <w:rsid w:val="001B7B03"/>
    <w:rsid w:val="001C0EBA"/>
    <w:rsid w:val="001C2E08"/>
    <w:rsid w:val="001D313E"/>
    <w:rsid w:val="001E4EC2"/>
    <w:rsid w:val="001F584D"/>
    <w:rsid w:val="00205663"/>
    <w:rsid w:val="00211EB5"/>
    <w:rsid w:val="00216A83"/>
    <w:rsid w:val="00227013"/>
    <w:rsid w:val="00227E4B"/>
    <w:rsid w:val="002430D3"/>
    <w:rsid w:val="00293767"/>
    <w:rsid w:val="002A32F4"/>
    <w:rsid w:val="002B543B"/>
    <w:rsid w:val="002C0EB0"/>
    <w:rsid w:val="00300949"/>
    <w:rsid w:val="00302008"/>
    <w:rsid w:val="0030661A"/>
    <w:rsid w:val="0030681B"/>
    <w:rsid w:val="00314F5B"/>
    <w:rsid w:val="00321DE5"/>
    <w:rsid w:val="003228A9"/>
    <w:rsid w:val="00323F25"/>
    <w:rsid w:val="00351EC0"/>
    <w:rsid w:val="0035525D"/>
    <w:rsid w:val="00356CAA"/>
    <w:rsid w:val="003572DD"/>
    <w:rsid w:val="003777F3"/>
    <w:rsid w:val="00386268"/>
    <w:rsid w:val="003910DB"/>
    <w:rsid w:val="003D07A1"/>
    <w:rsid w:val="003D46E7"/>
    <w:rsid w:val="003D5B87"/>
    <w:rsid w:val="003D7447"/>
    <w:rsid w:val="003D7FB2"/>
    <w:rsid w:val="003F1BB8"/>
    <w:rsid w:val="003F4389"/>
    <w:rsid w:val="00406C76"/>
    <w:rsid w:val="00406F92"/>
    <w:rsid w:val="00421AC5"/>
    <w:rsid w:val="00430200"/>
    <w:rsid w:val="00431B4C"/>
    <w:rsid w:val="00441748"/>
    <w:rsid w:val="00453917"/>
    <w:rsid w:val="00462D6E"/>
    <w:rsid w:val="0046525F"/>
    <w:rsid w:val="0047044D"/>
    <w:rsid w:val="00475D68"/>
    <w:rsid w:val="00483A33"/>
    <w:rsid w:val="004A07AF"/>
    <w:rsid w:val="004B3E42"/>
    <w:rsid w:val="004C459C"/>
    <w:rsid w:val="004D5215"/>
    <w:rsid w:val="004D6150"/>
    <w:rsid w:val="004D780B"/>
    <w:rsid w:val="00501EA7"/>
    <w:rsid w:val="00521563"/>
    <w:rsid w:val="0052282D"/>
    <w:rsid w:val="00522EF9"/>
    <w:rsid w:val="0052458A"/>
    <w:rsid w:val="00531EA8"/>
    <w:rsid w:val="005436A1"/>
    <w:rsid w:val="00576D05"/>
    <w:rsid w:val="00583436"/>
    <w:rsid w:val="0059562C"/>
    <w:rsid w:val="005A07C8"/>
    <w:rsid w:val="005A490E"/>
    <w:rsid w:val="005B37D1"/>
    <w:rsid w:val="005B5C3A"/>
    <w:rsid w:val="005C4155"/>
    <w:rsid w:val="005E014D"/>
    <w:rsid w:val="005E0A3D"/>
    <w:rsid w:val="005E17B8"/>
    <w:rsid w:val="005E2055"/>
    <w:rsid w:val="005E24F2"/>
    <w:rsid w:val="005E6865"/>
    <w:rsid w:val="00602150"/>
    <w:rsid w:val="0061265C"/>
    <w:rsid w:val="006148D6"/>
    <w:rsid w:val="006238A6"/>
    <w:rsid w:val="006301E3"/>
    <w:rsid w:val="006311CF"/>
    <w:rsid w:val="006318DB"/>
    <w:rsid w:val="00636A59"/>
    <w:rsid w:val="006406C5"/>
    <w:rsid w:val="00645901"/>
    <w:rsid w:val="00653432"/>
    <w:rsid w:val="00675E14"/>
    <w:rsid w:val="006769D9"/>
    <w:rsid w:val="00681314"/>
    <w:rsid w:val="00682400"/>
    <w:rsid w:val="006935E1"/>
    <w:rsid w:val="006C0088"/>
    <w:rsid w:val="006C19F8"/>
    <w:rsid w:val="006C293D"/>
    <w:rsid w:val="00701CC8"/>
    <w:rsid w:val="00716CBF"/>
    <w:rsid w:val="007238F9"/>
    <w:rsid w:val="007342F1"/>
    <w:rsid w:val="007343C0"/>
    <w:rsid w:val="0073491E"/>
    <w:rsid w:val="00734FEF"/>
    <w:rsid w:val="00737F0E"/>
    <w:rsid w:val="007401B3"/>
    <w:rsid w:val="00745BC2"/>
    <w:rsid w:val="00753B7B"/>
    <w:rsid w:val="00791D40"/>
    <w:rsid w:val="00793991"/>
    <w:rsid w:val="007B3AC2"/>
    <w:rsid w:val="007B40A4"/>
    <w:rsid w:val="007B77D7"/>
    <w:rsid w:val="007C4C78"/>
    <w:rsid w:val="007C4ECE"/>
    <w:rsid w:val="007E33FC"/>
    <w:rsid w:val="007E37DA"/>
    <w:rsid w:val="007E7471"/>
    <w:rsid w:val="00820BD6"/>
    <w:rsid w:val="00842357"/>
    <w:rsid w:val="00842A48"/>
    <w:rsid w:val="0084335A"/>
    <w:rsid w:val="0085176B"/>
    <w:rsid w:val="008574EE"/>
    <w:rsid w:val="00857554"/>
    <w:rsid w:val="00867EB6"/>
    <w:rsid w:val="008A1D45"/>
    <w:rsid w:val="008B12FF"/>
    <w:rsid w:val="008B2519"/>
    <w:rsid w:val="008E0003"/>
    <w:rsid w:val="008F6FBA"/>
    <w:rsid w:val="0090204A"/>
    <w:rsid w:val="009216DC"/>
    <w:rsid w:val="0093009D"/>
    <w:rsid w:val="00942FAA"/>
    <w:rsid w:val="00943106"/>
    <w:rsid w:val="00943A5C"/>
    <w:rsid w:val="00960655"/>
    <w:rsid w:val="009624A2"/>
    <w:rsid w:val="0097374E"/>
    <w:rsid w:val="00976642"/>
    <w:rsid w:val="0098358A"/>
    <w:rsid w:val="00987E97"/>
    <w:rsid w:val="009A0662"/>
    <w:rsid w:val="009A38F5"/>
    <w:rsid w:val="009A5933"/>
    <w:rsid w:val="009B3E7F"/>
    <w:rsid w:val="009D5AE9"/>
    <w:rsid w:val="009E595F"/>
    <w:rsid w:val="009E71FC"/>
    <w:rsid w:val="00A05418"/>
    <w:rsid w:val="00A24F45"/>
    <w:rsid w:val="00A3085A"/>
    <w:rsid w:val="00A3612A"/>
    <w:rsid w:val="00A363A7"/>
    <w:rsid w:val="00A72A96"/>
    <w:rsid w:val="00A7741E"/>
    <w:rsid w:val="00A83C99"/>
    <w:rsid w:val="00A91716"/>
    <w:rsid w:val="00A95DF0"/>
    <w:rsid w:val="00AB2B2D"/>
    <w:rsid w:val="00AB3DF4"/>
    <w:rsid w:val="00AD2822"/>
    <w:rsid w:val="00AE7CC5"/>
    <w:rsid w:val="00AF3A8E"/>
    <w:rsid w:val="00B071CC"/>
    <w:rsid w:val="00B26F19"/>
    <w:rsid w:val="00B27106"/>
    <w:rsid w:val="00B308E0"/>
    <w:rsid w:val="00B36C9F"/>
    <w:rsid w:val="00B40A9E"/>
    <w:rsid w:val="00B44622"/>
    <w:rsid w:val="00B516F1"/>
    <w:rsid w:val="00B52998"/>
    <w:rsid w:val="00B568F1"/>
    <w:rsid w:val="00B645C4"/>
    <w:rsid w:val="00B82EB7"/>
    <w:rsid w:val="00B9629C"/>
    <w:rsid w:val="00BB707D"/>
    <w:rsid w:val="00BC1C7E"/>
    <w:rsid w:val="00BF60D2"/>
    <w:rsid w:val="00C00F89"/>
    <w:rsid w:val="00C0693C"/>
    <w:rsid w:val="00C0786F"/>
    <w:rsid w:val="00C117ED"/>
    <w:rsid w:val="00C43FC7"/>
    <w:rsid w:val="00C636EC"/>
    <w:rsid w:val="00C67C46"/>
    <w:rsid w:val="00C77405"/>
    <w:rsid w:val="00C849E3"/>
    <w:rsid w:val="00CA4F85"/>
    <w:rsid w:val="00CA64BB"/>
    <w:rsid w:val="00CC096F"/>
    <w:rsid w:val="00CC69CF"/>
    <w:rsid w:val="00CC70BA"/>
    <w:rsid w:val="00CD1E01"/>
    <w:rsid w:val="00CE3869"/>
    <w:rsid w:val="00CE7EDC"/>
    <w:rsid w:val="00CF0B7C"/>
    <w:rsid w:val="00CF63C0"/>
    <w:rsid w:val="00CF7B39"/>
    <w:rsid w:val="00D069CB"/>
    <w:rsid w:val="00D1144F"/>
    <w:rsid w:val="00D130AD"/>
    <w:rsid w:val="00D1557A"/>
    <w:rsid w:val="00D222D4"/>
    <w:rsid w:val="00D36736"/>
    <w:rsid w:val="00D379EB"/>
    <w:rsid w:val="00D51646"/>
    <w:rsid w:val="00D5235E"/>
    <w:rsid w:val="00D56388"/>
    <w:rsid w:val="00D619DD"/>
    <w:rsid w:val="00D7260E"/>
    <w:rsid w:val="00D76468"/>
    <w:rsid w:val="00D77A3B"/>
    <w:rsid w:val="00D77F17"/>
    <w:rsid w:val="00D93C4E"/>
    <w:rsid w:val="00DA442B"/>
    <w:rsid w:val="00DA6133"/>
    <w:rsid w:val="00DC2652"/>
    <w:rsid w:val="00DE1356"/>
    <w:rsid w:val="00E012D5"/>
    <w:rsid w:val="00E10D31"/>
    <w:rsid w:val="00E171C0"/>
    <w:rsid w:val="00E23659"/>
    <w:rsid w:val="00E6016B"/>
    <w:rsid w:val="00E7225D"/>
    <w:rsid w:val="00E820D5"/>
    <w:rsid w:val="00E82E1B"/>
    <w:rsid w:val="00E950DD"/>
    <w:rsid w:val="00EB73B8"/>
    <w:rsid w:val="00EE3687"/>
    <w:rsid w:val="00EE687F"/>
    <w:rsid w:val="00F056ED"/>
    <w:rsid w:val="00F123DC"/>
    <w:rsid w:val="00F331BA"/>
    <w:rsid w:val="00F3384C"/>
    <w:rsid w:val="00F42DD4"/>
    <w:rsid w:val="00F531FE"/>
    <w:rsid w:val="00F64651"/>
    <w:rsid w:val="00F711B7"/>
    <w:rsid w:val="00F8135E"/>
    <w:rsid w:val="00F81B02"/>
    <w:rsid w:val="00F90F35"/>
    <w:rsid w:val="00F92DA0"/>
    <w:rsid w:val="00F95DF9"/>
    <w:rsid w:val="00FA31BB"/>
    <w:rsid w:val="00FB5521"/>
    <w:rsid w:val="00FB5B6C"/>
    <w:rsid w:val="00FC59F5"/>
    <w:rsid w:val="00FD57FA"/>
    <w:rsid w:val="00FE5A2F"/>
    <w:rsid w:val="00FE78FA"/>
    <w:rsid w:val="00FF23DE"/>
    <w:rsid w:val="00FF25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ersonName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맑은 고딕" w:eastAsia="맑은 고딕" w:hAnsi="맑은 고딕" w:cs="Times New Roman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176B"/>
    <w:pPr>
      <w:widowControl w:val="0"/>
      <w:wordWrap w:val="0"/>
      <w:autoSpaceDE w:val="0"/>
      <w:autoSpaceDN w:val="0"/>
      <w:jc w:val="both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B27106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27106"/>
    <w:rPr>
      <w:rFonts w:ascii="맑은 고딕" w:eastAsia="맑은 고딕" w:hAnsi="맑은 고딕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semiHidden/>
    <w:rsid w:val="00942FA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942FAA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42FA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42FAA"/>
    <w:rPr>
      <w:rFonts w:cs="Times New Roman"/>
    </w:rPr>
  </w:style>
  <w:style w:type="character" w:styleId="Hyperlink">
    <w:name w:val="Hyperlink"/>
    <w:basedOn w:val="DefaultParagraphFont"/>
    <w:uiPriority w:val="99"/>
    <w:semiHidden/>
    <w:rsid w:val="00C849E3"/>
    <w:rPr>
      <w:rFonts w:ascii="=" w:hAnsi="=" w:cs="Times New Roman"/>
      <w:color w:val="333333"/>
      <w:sz w:val="18"/>
      <w:szCs w:val="18"/>
      <w:u w:val="none"/>
      <w:effect w:val="none"/>
    </w:rPr>
  </w:style>
  <w:style w:type="character" w:styleId="Strong">
    <w:name w:val="Strong"/>
    <w:basedOn w:val="DefaultParagraphFont"/>
    <w:uiPriority w:val="99"/>
    <w:qFormat/>
    <w:rsid w:val="007E37DA"/>
    <w:rPr>
      <w:rFonts w:cs="Times New Roman"/>
      <w:b/>
      <w:bCs/>
    </w:rPr>
  </w:style>
  <w:style w:type="paragraph" w:customStyle="1" w:styleId="a">
    <w:name w:val="바탕글"/>
    <w:basedOn w:val="Normal"/>
    <w:uiPriority w:val="99"/>
    <w:rsid w:val="00293767"/>
    <w:pPr>
      <w:widowControl/>
      <w:wordWrap/>
      <w:autoSpaceDE/>
      <w:autoSpaceDN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3575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1587</TotalTime>
  <Pages>2</Pages>
  <Words>253</Words>
  <Characters>1446</Characters>
  <Application>Microsoft Office Outlook</Application>
  <DocSecurity>0</DocSecurity>
  <Lines>0</Lines>
  <Paragraphs>0</Paragraphs>
  <ScaleCrop>false</ScaleCrop>
  <Company>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 user</dc:creator>
  <cp:keywords/>
  <dc:description/>
  <cp:lastModifiedBy>.</cp:lastModifiedBy>
  <cp:revision>9</cp:revision>
  <cp:lastPrinted>2010-12-28T09:27:00Z</cp:lastPrinted>
  <dcterms:created xsi:type="dcterms:W3CDTF">2011-05-03T05:51:00Z</dcterms:created>
  <dcterms:modified xsi:type="dcterms:W3CDTF">2011-05-04T07:20:00Z</dcterms:modified>
</cp:coreProperties>
</file>